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55F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16C8819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6BAE1812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E6773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35276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island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Landsy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Northam, Devon, in recompense of</w:t>
      </w:r>
    </w:p>
    <w:p w14:paraId="2EEF4EBD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£155 6s 8d due to him from the King.   (C.P.R. 1476-85 p.155)</w:t>
      </w:r>
    </w:p>
    <w:p w14:paraId="2DAC6248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4331C8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D9A664" w14:textId="77777777" w:rsidR="002B0CB5" w:rsidRDefault="002B0CB5" w:rsidP="002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July 2021</w:t>
      </w:r>
    </w:p>
    <w:p w14:paraId="1238E2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4F8F" w14:textId="77777777" w:rsidR="002B0CB5" w:rsidRDefault="002B0CB5" w:rsidP="009139A6">
      <w:r>
        <w:separator/>
      </w:r>
    </w:p>
  </w:endnote>
  <w:endnote w:type="continuationSeparator" w:id="0">
    <w:p w14:paraId="1CA34955" w14:textId="77777777" w:rsidR="002B0CB5" w:rsidRDefault="002B0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33F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11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FF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C0A2" w14:textId="77777777" w:rsidR="002B0CB5" w:rsidRDefault="002B0CB5" w:rsidP="009139A6">
      <w:r>
        <w:separator/>
      </w:r>
    </w:p>
  </w:footnote>
  <w:footnote w:type="continuationSeparator" w:id="0">
    <w:p w14:paraId="0F0D5CC3" w14:textId="77777777" w:rsidR="002B0CB5" w:rsidRDefault="002B0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3C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A95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94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B5"/>
    <w:rsid w:val="000666E0"/>
    <w:rsid w:val="002510B7"/>
    <w:rsid w:val="002B0C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875DD"/>
  <w15:chartTrackingRefBased/>
  <w15:docId w15:val="{505EE41D-9FD8-4142-8861-77D29A64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2021-07-02T21:30:00Z</dcterms:created>
  <dcterms:modified xsi:type="dcterms:W3CDTF">2021-07-02T21:30:00Z</dcterms:modified>
</cp:coreProperties>
</file>